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9FB33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JONES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7B6A8CD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7668B7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9BD65A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Margaret(q.v.).</w:t>
      </w:r>
    </w:p>
    <w:p w14:paraId="377AF211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A558EF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518BBD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6A8D01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trespass and taking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Hoore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35B04AD0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Longcot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Berkshire(q.v.).     (ibid.)</w:t>
      </w:r>
    </w:p>
    <w:p w14:paraId="4732D352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E1CEC1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C56D0D" w14:textId="77777777" w:rsidR="00477947" w:rsidRDefault="00477947" w:rsidP="00477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April 2021</w:t>
      </w:r>
    </w:p>
    <w:p w14:paraId="10C884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FE445" w14:textId="77777777" w:rsidR="00477947" w:rsidRDefault="00477947" w:rsidP="009139A6">
      <w:r>
        <w:separator/>
      </w:r>
    </w:p>
  </w:endnote>
  <w:endnote w:type="continuationSeparator" w:id="0">
    <w:p w14:paraId="6284C256" w14:textId="77777777" w:rsidR="00477947" w:rsidRDefault="004779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69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DB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56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4486" w14:textId="77777777" w:rsidR="00477947" w:rsidRDefault="00477947" w:rsidP="009139A6">
      <w:r>
        <w:separator/>
      </w:r>
    </w:p>
  </w:footnote>
  <w:footnote w:type="continuationSeparator" w:id="0">
    <w:p w14:paraId="03167F2B" w14:textId="77777777" w:rsidR="00477947" w:rsidRDefault="004779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FB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EC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56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947"/>
    <w:rsid w:val="000666E0"/>
    <w:rsid w:val="002510B7"/>
    <w:rsid w:val="0047794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AC6E9"/>
  <w15:chartTrackingRefBased/>
  <w15:docId w15:val="{9362ED84-3D2F-454C-9CC6-F775B6A7C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79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2021-05-04T11:32:00Z</dcterms:created>
  <dcterms:modified xsi:type="dcterms:W3CDTF">2021-05-04T11:33:00Z</dcterms:modified>
</cp:coreProperties>
</file>